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8B6" w:rsidRDefault="008C38B6" w:rsidP="008C38B6">
      <w:r>
        <w:rPr>
          <w:u w:val="single"/>
        </w:rPr>
        <w:t>Alice WARING</w:t>
      </w:r>
      <w:r>
        <w:t xml:space="preserve">  </w:t>
      </w:r>
      <w:proofErr w:type="gramStart"/>
      <w:r>
        <w:t xml:space="preserve">   (</w:t>
      </w:r>
      <w:proofErr w:type="gramEnd"/>
      <w:r>
        <w:t>fl.1460)</w:t>
      </w:r>
    </w:p>
    <w:p w:rsidR="008C38B6" w:rsidRDefault="008C38B6" w:rsidP="008C38B6">
      <w:r>
        <w:t>Prioress of Henwood Priory, Warwickshire.</w:t>
      </w:r>
    </w:p>
    <w:p w:rsidR="008C38B6" w:rsidRDefault="008C38B6" w:rsidP="008C38B6"/>
    <w:p w:rsidR="008C38B6" w:rsidRDefault="008C38B6" w:rsidP="008C38B6"/>
    <w:p w:rsidR="008C38B6" w:rsidRDefault="008C38B6" w:rsidP="008C38B6">
      <w:r>
        <w:tab/>
        <w:t>1460</w:t>
      </w:r>
      <w:r>
        <w:tab/>
        <w:t>She occurs as Prioress.</w:t>
      </w:r>
    </w:p>
    <w:p w:rsidR="008C38B6" w:rsidRDefault="008C38B6" w:rsidP="008C38B6">
      <w:r>
        <w:tab/>
      </w:r>
      <w:r>
        <w:tab/>
        <w:t>(V.C.H. Warwickshire vol.2 pp.65-6)</w:t>
      </w:r>
    </w:p>
    <w:p w:rsidR="008C38B6" w:rsidRDefault="008C38B6" w:rsidP="008C38B6"/>
    <w:p w:rsidR="008C38B6" w:rsidRDefault="008C38B6" w:rsidP="008C38B6"/>
    <w:p w:rsidR="008C38B6" w:rsidRDefault="008C38B6" w:rsidP="008C38B6">
      <w:r>
        <w:t>15 December 2017</w:t>
      </w:r>
    </w:p>
    <w:p w:rsidR="006B2F86" w:rsidRPr="00E71FC3" w:rsidRDefault="008C38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8B6" w:rsidRDefault="008C38B6" w:rsidP="00E71FC3">
      <w:r>
        <w:separator/>
      </w:r>
    </w:p>
  </w:endnote>
  <w:endnote w:type="continuationSeparator" w:id="0">
    <w:p w:rsidR="008C38B6" w:rsidRDefault="008C38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8B6" w:rsidRDefault="008C38B6" w:rsidP="00E71FC3">
      <w:r>
        <w:separator/>
      </w:r>
    </w:p>
  </w:footnote>
  <w:footnote w:type="continuationSeparator" w:id="0">
    <w:p w:rsidR="008C38B6" w:rsidRDefault="008C38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8B6"/>
    <w:rsid w:val="001A7C09"/>
    <w:rsid w:val="00577BD5"/>
    <w:rsid w:val="00656CBA"/>
    <w:rsid w:val="006A1F77"/>
    <w:rsid w:val="00733BE7"/>
    <w:rsid w:val="008C38B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3905B9-F316-4B13-9D8B-8EE7128A8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38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2018-01-03T20:53:00Z</dcterms:created>
  <dcterms:modified xsi:type="dcterms:W3CDTF">2018-01-03T20:54:00Z</dcterms:modified>
</cp:coreProperties>
</file>